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3D5BE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43BB42B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7B7672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7B95F4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Stapulton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 </w:t>
      </w:r>
    </w:p>
    <w:p w14:paraId="3834A7BB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Bristol and in all adjacent ports and places</w:t>
      </w:r>
    </w:p>
    <w:p w14:paraId="57137A23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>(C.F.R. 1405-13 p.85)</w:t>
      </w:r>
    </w:p>
    <w:p w14:paraId="21417C50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4ADC9B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FE1475" w14:textId="77777777" w:rsidR="00A240D9" w:rsidRDefault="00A240D9" w:rsidP="00A240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2021</w:t>
      </w:r>
    </w:p>
    <w:p w14:paraId="72F2F18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E7940" w14:textId="77777777" w:rsidR="00A240D9" w:rsidRDefault="00A240D9" w:rsidP="009139A6">
      <w:r>
        <w:separator/>
      </w:r>
    </w:p>
  </w:endnote>
  <w:endnote w:type="continuationSeparator" w:id="0">
    <w:p w14:paraId="18A92050" w14:textId="77777777" w:rsidR="00A240D9" w:rsidRDefault="00A240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30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143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DC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8E71D" w14:textId="77777777" w:rsidR="00A240D9" w:rsidRDefault="00A240D9" w:rsidP="009139A6">
      <w:r>
        <w:separator/>
      </w:r>
    </w:p>
  </w:footnote>
  <w:footnote w:type="continuationSeparator" w:id="0">
    <w:p w14:paraId="4206943D" w14:textId="77777777" w:rsidR="00A240D9" w:rsidRDefault="00A240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1D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2A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9E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0D9"/>
    <w:rsid w:val="000666E0"/>
    <w:rsid w:val="002510B7"/>
    <w:rsid w:val="005C130B"/>
    <w:rsid w:val="00826F5C"/>
    <w:rsid w:val="009139A6"/>
    <w:rsid w:val="009448BB"/>
    <w:rsid w:val="00A240D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B87BE"/>
  <w15:chartTrackingRefBased/>
  <w15:docId w15:val="{19CF899A-637E-485D-B950-0F420D72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2021-12-03T21:32:00Z</dcterms:created>
  <dcterms:modified xsi:type="dcterms:W3CDTF">2021-12-03T21:32:00Z</dcterms:modified>
</cp:coreProperties>
</file>